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Elektr</w:t>
            </w:r>
            <w:r w:rsidRPr="00091D9E">
              <w:rPr>
                <w:sz w:val="56"/>
                <w:szCs w:val="56"/>
              </w:rPr>
              <w:t>o</w:t>
            </w:r>
            <w:r w:rsidRPr="00091D9E">
              <w:rPr>
                <w:sz w:val="56"/>
                <w:szCs w:val="56"/>
              </w:rPr>
              <w:t>herd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Tisch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das Foto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Mine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Glühbirne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Topf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Tasche</w:t>
            </w:r>
            <w:r w:rsidRPr="00091D9E">
              <w:rPr>
                <w:sz w:val="56"/>
                <w:szCs w:val="56"/>
              </w:rPr>
              <w:t>n</w:t>
            </w:r>
            <w:r w:rsidRPr="00091D9E">
              <w:rPr>
                <w:sz w:val="56"/>
                <w:szCs w:val="56"/>
              </w:rPr>
              <w:t>lampe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 xml:space="preserve">der </w:t>
            </w:r>
            <w:r w:rsidRPr="00F403F2">
              <w:rPr>
                <w:sz w:val="52"/>
                <w:szCs w:val="52"/>
              </w:rPr>
              <w:t>Kuge</w:t>
            </w:r>
            <w:r w:rsidRPr="00F403F2">
              <w:rPr>
                <w:sz w:val="52"/>
                <w:szCs w:val="52"/>
              </w:rPr>
              <w:t>l</w:t>
            </w:r>
            <w:r w:rsidRPr="00F403F2">
              <w:rPr>
                <w:sz w:val="52"/>
                <w:szCs w:val="52"/>
              </w:rPr>
              <w:t>schreiber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das Waschb</w:t>
            </w:r>
            <w:r w:rsidRPr="00091D9E">
              <w:rPr>
                <w:sz w:val="56"/>
                <w:szCs w:val="56"/>
              </w:rPr>
              <w:t>e</w:t>
            </w:r>
            <w:r w:rsidRPr="00091D9E">
              <w:rPr>
                <w:sz w:val="56"/>
                <w:szCs w:val="56"/>
              </w:rPr>
              <w:t>cken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Zahlen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Stuhl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Steckdose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lastRenderedPageBreak/>
              <w:t xml:space="preserve">der </w:t>
            </w:r>
            <w:r w:rsidRPr="00F403F2">
              <w:rPr>
                <w:sz w:val="48"/>
                <w:szCs w:val="48"/>
              </w:rPr>
              <w:t>Tasche</w:t>
            </w:r>
            <w:r w:rsidRPr="00F403F2">
              <w:rPr>
                <w:sz w:val="48"/>
                <w:szCs w:val="48"/>
              </w:rPr>
              <w:t>n</w:t>
            </w:r>
            <w:r w:rsidRPr="00F403F2">
              <w:rPr>
                <w:sz w:val="48"/>
                <w:szCs w:val="48"/>
              </w:rPr>
              <w:t>rechner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Lampe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Stecker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Batterien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der Wasse</w:t>
            </w:r>
            <w:r w:rsidRPr="00091D9E">
              <w:rPr>
                <w:sz w:val="56"/>
                <w:szCs w:val="56"/>
              </w:rPr>
              <w:t>r</w:t>
            </w:r>
            <w:r w:rsidRPr="00091D9E">
              <w:rPr>
                <w:sz w:val="56"/>
                <w:szCs w:val="56"/>
              </w:rPr>
              <w:t>hahn</w:t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 w:rsidRPr="00091D9E">
              <w:rPr>
                <w:sz w:val="56"/>
                <w:szCs w:val="56"/>
              </w:rPr>
              <w:t>die Kamera</w:t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37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8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7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6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5" name="Grafi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4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61845" cy="1802765"/>
                  <wp:effectExtent l="0" t="0" r="0" b="6985"/>
                  <wp:docPr id="13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2" name="Grafi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1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10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9" name="Grafik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8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7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6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5" name="Grafi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D0F" w:rsidTr="008D52E2">
        <w:trPr>
          <w:trHeight w:val="3515"/>
        </w:trPr>
        <w:tc>
          <w:tcPr>
            <w:tcW w:w="3560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4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3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  <w:vAlign w:val="center"/>
          </w:tcPr>
          <w:p w:rsidR="00D11D0F" w:rsidRPr="00091D9E" w:rsidRDefault="00D11D0F" w:rsidP="008D52E2">
            <w:pPr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2061845" cy="1802765"/>
                  <wp:effectExtent l="0" t="0" r="0" b="6985"/>
                  <wp:docPr id="2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1D0F" w:rsidRDefault="00D11D0F" w:rsidP="00D11D0F"/>
    <w:p w:rsidR="009056A6" w:rsidRPr="00D11D0F" w:rsidRDefault="009056A6" w:rsidP="00450272">
      <w:pPr>
        <w:rPr>
          <w:sz w:val="2"/>
          <w:szCs w:val="2"/>
        </w:rPr>
      </w:pPr>
    </w:p>
    <w:sectPr w:rsidR="009056A6" w:rsidRPr="00D11D0F" w:rsidSect="008A1FA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559" w:rsidRDefault="002A3559">
      <w:r>
        <w:separator/>
      </w:r>
    </w:p>
  </w:endnote>
  <w:endnote w:type="continuationSeparator" w:id="0">
    <w:p w:rsidR="002A3559" w:rsidRDefault="002A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D11D0F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bookmarkStart w:id="0" w:name="_GoBack"/>
    <w:bookmarkEnd w:id="0"/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D75FDF"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D75FDF"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559" w:rsidRDefault="002A3559">
      <w:r>
        <w:separator/>
      </w:r>
    </w:p>
  </w:footnote>
  <w:footnote w:type="continuationSeparator" w:id="0">
    <w:p w:rsidR="002A3559" w:rsidRDefault="002A3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0F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3559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95643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1D0F"/>
    <w:rsid w:val="00D1541C"/>
    <w:rsid w:val="00D216FA"/>
    <w:rsid w:val="00D3095C"/>
    <w:rsid w:val="00D356D5"/>
    <w:rsid w:val="00D670D5"/>
    <w:rsid w:val="00D75FDF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11D0F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11D0F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3</Pages>
  <Words>39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2011-07-19T09:04:00Z</dcterms:created>
  <dcterms:modified xsi:type="dcterms:W3CDTF">2011-07-19T09:06:00Z</dcterms:modified>
</cp:coreProperties>
</file>